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FDFA0" w14:textId="34D5A858" w:rsidR="00B65643" w:rsidRDefault="00545454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 w:rsidR="00F75011">
        <w:rPr>
          <w:rFonts w:ascii="Arial" w:hAnsi="Arial" w:cs="Arial"/>
          <w:b/>
          <w:sz w:val="22"/>
          <w:szCs w:val="22"/>
          <w:lang w:eastAsia="zh-CN"/>
        </w:rPr>
        <w:t>5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4963E6" w:rsidRPr="004963E6">
        <w:rPr>
          <w:rFonts w:ascii="Arial" w:hAnsi="Arial" w:cs="Arial"/>
          <w:b/>
          <w:sz w:val="22"/>
          <w:szCs w:val="22"/>
        </w:rPr>
        <w:t>R1-2104319</w:t>
      </w:r>
      <w:bookmarkStart w:id="1" w:name="_GoBack"/>
      <w:bookmarkEnd w:id="1"/>
    </w:p>
    <w:p w14:paraId="0482C8F5" w14:textId="3C5469E6" w:rsidR="00B65643" w:rsidRDefault="00545454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 w:rsidR="00B071C7" w:rsidRPr="00B071C7">
        <w:rPr>
          <w:rFonts w:ascii="Arial" w:hAnsi="Arial" w:cs="Arial"/>
          <w:b/>
          <w:sz w:val="22"/>
          <w:szCs w:val="22"/>
          <w:lang w:eastAsia="zh-CN"/>
        </w:rPr>
        <w:t>May 10</w:t>
      </w:r>
      <w:r w:rsidR="00B071C7" w:rsidRPr="00B071C7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B071C7" w:rsidRPr="00B071C7">
        <w:rPr>
          <w:rFonts w:ascii="Arial" w:hAnsi="Arial" w:cs="Arial"/>
          <w:b/>
          <w:sz w:val="22"/>
          <w:szCs w:val="22"/>
          <w:lang w:eastAsia="zh-CN"/>
        </w:rPr>
        <w:t xml:space="preserve"> – 27</w:t>
      </w:r>
      <w:r w:rsidR="00B071C7" w:rsidRPr="00B071C7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2021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28640B97" w14:textId="77777777" w:rsidR="00B65643" w:rsidRDefault="00B65643">
      <w:pPr>
        <w:pStyle w:val="ad"/>
        <w:jc w:val="both"/>
      </w:pPr>
    </w:p>
    <w:p w14:paraId="211D5641" w14:textId="77777777" w:rsidR="00B65643" w:rsidRDefault="00545454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14:paraId="7D82D081" w14:textId="11A7B856" w:rsidR="00B65643" w:rsidRDefault="00545454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 xml:space="preserve">Discussion on </w:t>
      </w:r>
      <w:r w:rsidR="000247DD">
        <w:rPr>
          <w:rFonts w:ascii="Arial" w:hAnsi="Arial"/>
          <w:b/>
        </w:rPr>
        <w:t>the intra-band and inter-band (NG)</w:t>
      </w:r>
      <w:r w:rsidR="00920045">
        <w:rPr>
          <w:rFonts w:ascii="Arial" w:hAnsi="Arial"/>
          <w:b/>
        </w:rPr>
        <w:t xml:space="preserve"> </w:t>
      </w:r>
      <w:r w:rsidR="000247DD">
        <w:rPr>
          <w:rFonts w:ascii="Arial" w:hAnsi="Arial"/>
          <w:b/>
        </w:rPr>
        <w:t>EN-DC/NE-DC Capabilities</w:t>
      </w:r>
    </w:p>
    <w:p w14:paraId="1E85DD5A" w14:textId="0EAA1568" w:rsidR="00B65643" w:rsidRDefault="000247DD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</w:t>
      </w:r>
    </w:p>
    <w:p w14:paraId="10897C2C" w14:textId="77777777" w:rsidR="00B65643" w:rsidRDefault="00545454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14:paraId="056D597D" w14:textId="77777777" w:rsidR="00B65643" w:rsidRDefault="00545454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14:paraId="5E57D8EB" w14:textId="77D75AE7" w:rsidR="00F75011" w:rsidRDefault="00545454"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 w:rsidR="004F3DC7">
        <w:rPr>
          <w:lang w:val="en-GB" w:eastAsia="zh-CN"/>
        </w:rPr>
        <w:t xml:space="preserve">uring </w:t>
      </w:r>
      <w:r w:rsidR="00920045">
        <w:rPr>
          <w:lang w:val="en-GB" w:eastAsia="zh-CN"/>
        </w:rPr>
        <w:t xml:space="preserve">RAN2#113bis-e meeting, RAN2 sent an LS to RAN1 and RAN4 to seek information for five UE capabilities related to </w:t>
      </w:r>
      <w:r w:rsidR="00920045" w:rsidRPr="00920045">
        <w:rPr>
          <w:lang w:val="en-GB" w:eastAsia="zh-CN"/>
        </w:rPr>
        <w:t>intra-band and inter-band (NG)</w:t>
      </w:r>
      <w:r w:rsidR="00920045">
        <w:rPr>
          <w:lang w:val="en-GB" w:eastAsia="zh-CN"/>
        </w:rPr>
        <w:t xml:space="preserve"> </w:t>
      </w:r>
      <w:r w:rsidR="00920045" w:rsidRPr="00920045">
        <w:rPr>
          <w:lang w:val="en-GB" w:eastAsia="zh-CN"/>
        </w:rPr>
        <w:t>EN-DC/NE-DC</w:t>
      </w:r>
      <w:r w:rsidR="00920045">
        <w:rPr>
          <w:lang w:val="en-GB" w:eastAsia="zh-CN"/>
        </w:rPr>
        <w:t xml:space="preserve"> [1]. In this contribution, we provide our analysis for two RAN1 UE capabilities. </w:t>
      </w:r>
    </w:p>
    <w:p w14:paraId="52FB644A" w14:textId="77777777" w:rsidR="00E35312" w:rsidRDefault="00E35312">
      <w:pPr>
        <w:rPr>
          <w:lang w:val="en-GB" w:eastAsia="zh-CN"/>
        </w:rPr>
      </w:pPr>
    </w:p>
    <w:p w14:paraId="752B40DA" w14:textId="12799603" w:rsidR="00854B62" w:rsidRPr="004F3DC7" w:rsidRDefault="004F3DC7" w:rsidP="00D664FA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3088E812" w14:textId="67604EBE" w:rsidR="00854B62" w:rsidRDefault="00920045" w:rsidP="00C50A59"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>uring RAN2 discussion, companies found that some UE capabilities are only applicable to intra-band EN-DC/NE-DC. However, the definition of intra-band EN-DC/NE-DC is not clear and hence RAN2 asked RAN1/RAN4 to provide feedback for the concerned UE capabilities.</w:t>
      </w:r>
    </w:p>
    <w:p w14:paraId="425002FD" w14:textId="2AA54212" w:rsidR="00920045" w:rsidRDefault="00920045" w:rsidP="00C50A59">
      <w:pPr>
        <w:rPr>
          <w:lang w:val="en-GB" w:eastAsia="zh-CN"/>
        </w:rPr>
      </w:pPr>
      <w:r>
        <w:rPr>
          <w:lang w:val="en-GB" w:eastAsia="zh-CN"/>
        </w:rPr>
        <w:t xml:space="preserve">The following five UE capabilities are mentioned in the RAN2 LS [2]. </w:t>
      </w:r>
      <w:r w:rsidR="003279F0">
        <w:rPr>
          <w:lang w:val="en-GB" w:eastAsia="zh-CN"/>
        </w:rPr>
        <w:t>Among them, 6-24 (</w:t>
      </w:r>
      <w:r w:rsidR="003279F0" w:rsidRPr="0082452F">
        <w:rPr>
          <w:i/>
          <w:lang w:val="en-GB" w:eastAsia="zh-CN"/>
        </w:rPr>
        <w:t>ul-TimingAlignmentEUTRA-NR</w:t>
      </w:r>
      <w:r w:rsidR="003279F0">
        <w:rPr>
          <w:lang w:val="en-GB" w:eastAsia="zh-CN"/>
        </w:rPr>
        <w:t>) and 6-23 (</w:t>
      </w:r>
      <w:r w:rsidR="003279F0" w:rsidRPr="0082452F">
        <w:rPr>
          <w:i/>
          <w:lang w:val="en-GB" w:eastAsia="zh-CN"/>
        </w:rPr>
        <w:t>pa-PhaseDiscontinuityImpacts</w:t>
      </w:r>
      <w:r w:rsidR="003279F0">
        <w:rPr>
          <w:lang w:val="en-GB" w:eastAsia="zh-CN"/>
        </w:rPr>
        <w:t xml:space="preserve">) are originated from RAN1. Thus, in this contribution, we focus on </w:t>
      </w:r>
      <w:r w:rsidR="00206849">
        <w:rPr>
          <w:lang w:val="en-GB" w:eastAsia="zh-CN"/>
        </w:rPr>
        <w:t xml:space="preserve">them. </w:t>
      </w:r>
    </w:p>
    <w:tbl>
      <w:tblPr>
        <w:tblW w:w="9838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2332"/>
        <w:gridCol w:w="6436"/>
      </w:tblGrid>
      <w:tr w:rsidR="00920045" w14:paraId="30D34B81" w14:textId="77777777" w:rsidTr="00D664FA">
        <w:trPr>
          <w:cantSplit/>
          <w:tblHeader/>
        </w:trPr>
        <w:tc>
          <w:tcPr>
            <w:tcW w:w="1070" w:type="dxa"/>
          </w:tcPr>
          <w:p w14:paraId="6715A8F0" w14:textId="77777777" w:rsidR="00920045" w:rsidRDefault="00920045" w:rsidP="00D664FA">
            <w:pPr>
              <w:pStyle w:val="TAL"/>
            </w:pPr>
            <w:r>
              <w:rPr>
                <w:rFonts w:hint="eastAsia"/>
                <w:b/>
                <w:bCs/>
              </w:rPr>
              <w:t>R1</w:t>
            </w:r>
            <w:r>
              <w:rPr>
                <w:rFonts w:hint="eastAsia"/>
              </w:rPr>
              <w:t>: 6-24</w:t>
            </w:r>
          </w:p>
        </w:tc>
        <w:tc>
          <w:tcPr>
            <w:tcW w:w="2332" w:type="dxa"/>
          </w:tcPr>
          <w:p w14:paraId="44FEE2EB" w14:textId="77777777" w:rsidR="00920045" w:rsidRDefault="00920045" w:rsidP="00D664FA">
            <w:pPr>
              <w:pStyle w:val="TAL"/>
              <w:jc w:val="center"/>
            </w:pPr>
            <w:r>
              <w:t>Applying the same UL timing between NR and LTE</w:t>
            </w:r>
          </w:p>
        </w:tc>
        <w:tc>
          <w:tcPr>
            <w:tcW w:w="6436" w:type="dxa"/>
          </w:tcPr>
          <w:p w14:paraId="01542226" w14:textId="77777777" w:rsidR="00920045" w:rsidRDefault="00920045" w:rsidP="00D664F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ul-TimingAlignmentEUTRA-NR</w:t>
            </w:r>
          </w:p>
          <w:p w14:paraId="13AEB7F1" w14:textId="77777777" w:rsidR="00920045" w:rsidRDefault="00920045" w:rsidP="00D664FA">
            <w:pPr>
              <w:pStyle w:val="TAL"/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 If this capability is included in an inter-band (NG)EN-DC BC with an intra-band (NG)EN-DC BC part, this capability is used to indicate the restriction to the intra-band (NG)EN-DC BC part.</w:t>
            </w:r>
          </w:p>
        </w:tc>
      </w:tr>
      <w:tr w:rsidR="00920045" w14:paraId="2F35CA3F" w14:textId="77777777" w:rsidTr="00D664FA">
        <w:trPr>
          <w:cantSplit/>
          <w:tblHeader/>
        </w:trPr>
        <w:tc>
          <w:tcPr>
            <w:tcW w:w="1070" w:type="dxa"/>
          </w:tcPr>
          <w:p w14:paraId="3504669F" w14:textId="77777777" w:rsidR="00920045" w:rsidRDefault="00920045" w:rsidP="00D664FA">
            <w:pPr>
              <w:pStyle w:val="TAL"/>
            </w:pPr>
            <w:r>
              <w:rPr>
                <w:rFonts w:hint="eastAsia"/>
                <w:b/>
                <w:bCs/>
              </w:rPr>
              <w:t>R1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eastAsia="ja-JP"/>
              </w:rPr>
              <w:t>6-23</w:t>
            </w:r>
          </w:p>
        </w:tc>
        <w:tc>
          <w:tcPr>
            <w:tcW w:w="2332" w:type="dxa"/>
          </w:tcPr>
          <w:p w14:paraId="04E1C04A" w14:textId="77777777" w:rsidR="00920045" w:rsidRDefault="00920045" w:rsidP="00D664FA">
            <w:pPr>
              <w:pStyle w:val="TAL"/>
            </w:pPr>
            <w:r>
              <w:t>Incapability motivated by impacts of PA phase discontinuity with overlapping transmissions with non-aligned starting or ending times or hop boundaries across carriers for intra-band EN-DC, intra-band CA, and FDM based ULSUP</w:t>
            </w:r>
          </w:p>
        </w:tc>
        <w:tc>
          <w:tcPr>
            <w:tcW w:w="6436" w:type="dxa"/>
          </w:tcPr>
          <w:p w14:paraId="639A7C88" w14:textId="77777777" w:rsidR="00920045" w:rsidRDefault="00920045" w:rsidP="00D664F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 w14:paraId="38A864F5" w14:textId="77777777" w:rsidR="00920045" w:rsidRDefault="00920045" w:rsidP="00D664FA">
            <w:pPr>
              <w:pStyle w:val="TAL"/>
            </w:pPr>
            <w:r>
              <w:t>Indicates incapability motivated by impacts of PA phase discontinuity with overlapping transmissions with non-aligned starting or ending times or hop boundaries across carriers for intra-band (NG)EN-DC/NE-DC, intra-band CA and FDM based ULSUP.</w:t>
            </w:r>
          </w:p>
        </w:tc>
      </w:tr>
      <w:tr w:rsidR="00920045" w14:paraId="2350A930" w14:textId="77777777" w:rsidTr="00D664FA">
        <w:trPr>
          <w:cantSplit/>
          <w:tblHeader/>
        </w:trPr>
        <w:tc>
          <w:tcPr>
            <w:tcW w:w="1070" w:type="dxa"/>
          </w:tcPr>
          <w:p w14:paraId="3D9C920D" w14:textId="77777777" w:rsidR="00920045" w:rsidRDefault="00920045" w:rsidP="00D664FA">
            <w:pPr>
              <w:pStyle w:val="TAL"/>
              <w:rPr>
                <w:lang w:eastAsia="ko-KR"/>
              </w:rPr>
            </w:pPr>
            <w:r>
              <w:rPr>
                <w:rFonts w:hint="eastAsia"/>
              </w:rPr>
              <w:t xml:space="preserve">R4: </w:t>
            </w:r>
            <w:r>
              <w:rPr>
                <w:rFonts w:hint="eastAsia"/>
                <w:lang w:eastAsia="ja-JP"/>
              </w:rPr>
              <w:t>2-16</w:t>
            </w:r>
          </w:p>
        </w:tc>
        <w:tc>
          <w:tcPr>
            <w:tcW w:w="2332" w:type="dxa"/>
          </w:tcPr>
          <w:p w14:paraId="3A9BDB48" w14:textId="77777777" w:rsidR="00920045" w:rsidRDefault="00920045" w:rsidP="00D664FA">
            <w:pPr>
              <w:pStyle w:val="TAL"/>
            </w:pPr>
            <w:r>
              <w:t>PA architectures for intra-band EN-DC</w:t>
            </w:r>
          </w:p>
        </w:tc>
        <w:tc>
          <w:tcPr>
            <w:tcW w:w="6436" w:type="dxa"/>
          </w:tcPr>
          <w:p w14:paraId="08383BD7" w14:textId="77777777" w:rsidR="00920045" w:rsidRDefault="00920045" w:rsidP="00D664F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14:paraId="705C630C" w14:textId="77777777" w:rsidR="00920045" w:rsidRDefault="00920045" w:rsidP="00D664FA">
            <w:pPr>
              <w:pStyle w:val="TAL"/>
              <w:rPr>
                <w:b/>
                <w:i/>
              </w:rPr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</w:tr>
      <w:tr w:rsidR="00920045" w14:paraId="54A3999E" w14:textId="77777777" w:rsidTr="00D664FA">
        <w:trPr>
          <w:cantSplit/>
          <w:tblHeader/>
        </w:trPr>
        <w:tc>
          <w:tcPr>
            <w:tcW w:w="1070" w:type="dxa"/>
          </w:tcPr>
          <w:p w14:paraId="68776A94" w14:textId="77777777" w:rsidR="00920045" w:rsidRDefault="00920045" w:rsidP="00D664FA">
            <w:pPr>
              <w:pStyle w:val="TAL"/>
            </w:pPr>
            <w:r>
              <w:rPr>
                <w:rFonts w:hint="eastAsia"/>
              </w:rPr>
              <w:t>R4:</w:t>
            </w:r>
            <w:r>
              <w:rPr>
                <w:rFonts w:hint="eastAsia"/>
                <w:lang w:eastAsia="ja-JP"/>
              </w:rPr>
              <w:t>2-4</w:t>
            </w:r>
          </w:p>
        </w:tc>
        <w:tc>
          <w:tcPr>
            <w:tcW w:w="2332" w:type="dxa"/>
          </w:tcPr>
          <w:p w14:paraId="4840AF4B" w14:textId="77777777" w:rsidR="00920045" w:rsidRDefault="00920045" w:rsidP="00D664FA">
            <w:pPr>
              <w:pStyle w:val="TAL"/>
            </w:pPr>
            <w:r>
              <w:t>Simultaneous reception and transmission for inter-band EN-DC (TDD-TDD or TDD-FDD)</w:t>
            </w:r>
          </w:p>
        </w:tc>
        <w:tc>
          <w:tcPr>
            <w:tcW w:w="6436" w:type="dxa"/>
          </w:tcPr>
          <w:p w14:paraId="7491AFED" w14:textId="77777777" w:rsidR="00920045" w:rsidRDefault="00920045" w:rsidP="00D664F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simultaneousRxTxInterBandENDC</w:t>
            </w:r>
          </w:p>
          <w:p w14:paraId="14171594" w14:textId="77777777" w:rsidR="00920045" w:rsidRDefault="00920045" w:rsidP="00D664FA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</w:tr>
      <w:tr w:rsidR="00920045" w14:paraId="4D269B37" w14:textId="77777777" w:rsidTr="00D664FA">
        <w:trPr>
          <w:cantSplit/>
          <w:tblHeader/>
        </w:trPr>
        <w:tc>
          <w:tcPr>
            <w:tcW w:w="1070" w:type="dxa"/>
          </w:tcPr>
          <w:p w14:paraId="23492DD9" w14:textId="77777777" w:rsidR="00920045" w:rsidRDefault="00920045" w:rsidP="00D664FA">
            <w:pPr>
              <w:pStyle w:val="TAL"/>
            </w:pPr>
            <w:r>
              <w:rPr>
                <w:rFonts w:hint="eastAsia"/>
              </w:rPr>
              <w:t>R4:</w:t>
            </w:r>
            <w:r>
              <w:rPr>
                <w:rFonts w:hint="eastAsia"/>
                <w:lang w:eastAsia="ja-JP"/>
              </w:rPr>
              <w:t>2-6</w:t>
            </w:r>
          </w:p>
        </w:tc>
        <w:tc>
          <w:tcPr>
            <w:tcW w:w="2332" w:type="dxa"/>
          </w:tcPr>
          <w:p w14:paraId="4970A371" w14:textId="77777777" w:rsidR="00920045" w:rsidRDefault="00920045" w:rsidP="00D664F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Asynchronous FDD-FDD intra-band EN-DC DC</w:t>
            </w:r>
          </w:p>
        </w:tc>
        <w:tc>
          <w:tcPr>
            <w:tcW w:w="6436" w:type="dxa"/>
          </w:tcPr>
          <w:p w14:paraId="013AF614" w14:textId="77777777" w:rsidR="00920045" w:rsidRDefault="00920045" w:rsidP="00D664FA">
            <w:pPr>
              <w:pStyle w:val="TAL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asyncIntraBandENDC</w:t>
            </w:r>
          </w:p>
          <w:p w14:paraId="4DFF1071" w14:textId="77777777" w:rsidR="00920045" w:rsidRDefault="00920045" w:rsidP="00D664FA">
            <w:pPr>
              <w:pStyle w:val="TAL"/>
            </w:pPr>
            <w:r>
              <w:t xml:space="preserve">Indicates whether the UE supports asynchronous FDD-FDD intra-band </w:t>
            </w:r>
            <w:r>
              <w:rPr>
                <w:szCs w:val="22"/>
              </w:rPr>
              <w:t>(NG)</w:t>
            </w:r>
            <w:r>
              <w:t xml:space="preserve">EN-DC with MRTD and MTTD as specified in clause 7.5 and 7.6 of TS 38.133 [5]. If asynchronous FDD-FDD intra-band </w:t>
            </w:r>
            <w:r>
              <w:rPr>
                <w:szCs w:val="22"/>
              </w:rPr>
              <w:t>(NG)</w:t>
            </w:r>
            <w:r>
              <w:t xml:space="preserve">EN-DC is not supported, the UE supports only synchronous FDD-FDD intra-band </w:t>
            </w:r>
            <w:r>
              <w:rPr>
                <w:szCs w:val="22"/>
              </w:rPr>
              <w:t>(NG)</w:t>
            </w:r>
            <w:r>
              <w:t>EN-DC.</w:t>
            </w:r>
          </w:p>
        </w:tc>
      </w:tr>
    </w:tbl>
    <w:p w14:paraId="1C05F31B" w14:textId="77777777" w:rsidR="00920045" w:rsidRDefault="00920045" w:rsidP="00C50A59">
      <w:pPr>
        <w:rPr>
          <w:lang w:val="en-GB" w:eastAsia="zh-CN"/>
        </w:rPr>
      </w:pPr>
    </w:p>
    <w:p w14:paraId="2B4C11AD" w14:textId="77D041B0" w:rsidR="00920045" w:rsidRDefault="0082452F" w:rsidP="00C50A59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 following types of intra-band/inter-band EN-DC/NE-DC are listed in the RAN2 LS [1]</w:t>
      </w:r>
      <w:r w:rsidRPr="0082452F">
        <w:t xml:space="preserve"> </w:t>
      </w:r>
      <w:r w:rsidRPr="0082452F">
        <w:rPr>
          <w:lang w:val="en-GB" w:eastAsia="zh-CN"/>
        </w:rPr>
        <w:t xml:space="preserve">(the </w:t>
      </w:r>
      <w:r w:rsidRPr="00206849">
        <w:rPr>
          <w:b/>
          <w:lang w:val="en-GB" w:eastAsia="zh-CN"/>
        </w:rPr>
        <w:t>bolder part</w:t>
      </w:r>
      <w:r w:rsidRPr="0082452F">
        <w:rPr>
          <w:lang w:val="en-GB" w:eastAsia="zh-CN"/>
        </w:rPr>
        <w:t xml:space="preserve"> denotes UL)</w:t>
      </w:r>
      <w:r>
        <w:rPr>
          <w:lang w:val="en-GB" w:eastAsia="zh-CN"/>
        </w:rPr>
        <w:t xml:space="preserve">. </w:t>
      </w:r>
    </w:p>
    <w:p w14:paraId="0BD7DD19" w14:textId="77777777" w:rsidR="0082452F" w:rsidRDefault="0082452F" w:rsidP="0082452F">
      <w:pPr>
        <w:widowControl w:val="0"/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ind w:leftChars="100" w:left="620"/>
        <w:textAlignment w:val="auto"/>
        <w:rPr>
          <w:szCs w:val="21"/>
        </w:rPr>
      </w:pPr>
      <w:r>
        <w:rPr>
          <w:rFonts w:hint="eastAsia"/>
          <w:szCs w:val="21"/>
        </w:rPr>
        <w:t>Type 1: I</w:t>
      </w:r>
      <w:r>
        <w:rPr>
          <w:iCs/>
        </w:rPr>
        <w:t>ntra-band (NG)EN-DC/NE-DC</w:t>
      </w:r>
      <w:r>
        <w:rPr>
          <w:rFonts w:hint="eastAsia"/>
          <w:iCs/>
        </w:rPr>
        <w:t xml:space="preserve"> combination without </w:t>
      </w:r>
      <w:r>
        <w:rPr>
          <w:iCs/>
        </w:rPr>
        <w:t>additional in</w:t>
      </w:r>
      <w:r>
        <w:rPr>
          <w:rFonts w:hint="eastAsia"/>
          <w:szCs w:val="21"/>
        </w:rPr>
        <w:t xml:space="preserve">ter-band NR and LTE CA component, </w:t>
      </w:r>
      <w:r>
        <w:rPr>
          <w:rFonts w:hint="eastAsia"/>
          <w:szCs w:val="21"/>
        </w:rPr>
        <w:lastRenderedPageBreak/>
        <w:t xml:space="preserve">e.g. DC </w:t>
      </w:r>
      <w:r>
        <w:rPr>
          <w:rFonts w:hint="eastAsia"/>
          <w:b/>
          <w:bCs/>
          <w:szCs w:val="21"/>
        </w:rPr>
        <w:t xml:space="preserve">41A_n41A </w:t>
      </w:r>
    </w:p>
    <w:p w14:paraId="7349C7D8" w14:textId="77777777" w:rsidR="0082452F" w:rsidRDefault="0082452F" w:rsidP="0082452F">
      <w:pPr>
        <w:widowControl w:val="0"/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ind w:leftChars="100" w:left="620"/>
        <w:textAlignment w:val="auto"/>
        <w:rPr>
          <w:szCs w:val="21"/>
        </w:rPr>
      </w:pPr>
      <w:r>
        <w:rPr>
          <w:rFonts w:hint="eastAsia"/>
          <w:szCs w:val="21"/>
        </w:rPr>
        <w:t>Type 2: I</w:t>
      </w:r>
      <w:r>
        <w:rPr>
          <w:iCs/>
        </w:rPr>
        <w:t>ntra-band (NG)EN-DC/NE-DC</w:t>
      </w:r>
      <w:r>
        <w:rPr>
          <w:rFonts w:hint="eastAsia"/>
          <w:iCs/>
        </w:rPr>
        <w:t xml:space="preserve"> combination </w:t>
      </w:r>
      <w:r>
        <w:rPr>
          <w:bCs/>
          <w:iCs/>
          <w:lang w:eastAsia="en-GB"/>
        </w:rPr>
        <w:t>supporting both UL and DL intra-band (NG)EN-DC/NE-DC parts</w:t>
      </w:r>
      <w:r>
        <w:rPr>
          <w:bCs/>
          <w:iCs/>
        </w:rPr>
        <w:t xml:space="preserve"> with additional inter-band NR/LTE CA component</w:t>
      </w:r>
      <w:r>
        <w:rPr>
          <w:rFonts w:hint="eastAsia"/>
          <w:bCs/>
          <w:iCs/>
        </w:rPr>
        <w:t xml:space="preserve">, </w:t>
      </w:r>
      <w:r>
        <w:rPr>
          <w:rFonts w:hint="eastAsia"/>
          <w:szCs w:val="21"/>
        </w:rPr>
        <w:t>e.g.</w:t>
      </w:r>
      <w:r>
        <w:rPr>
          <w:rFonts w:hint="eastAsia"/>
          <w:i/>
          <w:iCs/>
          <w:szCs w:val="21"/>
        </w:rPr>
        <w:t xml:space="preserve"> </w:t>
      </w:r>
      <w:r>
        <w:rPr>
          <w:rFonts w:eastAsia="Malgun Gothic"/>
          <w:i/>
          <w:iCs/>
          <w:szCs w:val="21"/>
          <w:lang w:eastAsia="ko-KR"/>
        </w:rPr>
        <w:t>DC_</w:t>
      </w:r>
      <w:r>
        <w:rPr>
          <w:rFonts w:eastAsia="Malgun Gothic"/>
          <w:bCs/>
          <w:i/>
          <w:iCs/>
          <w:szCs w:val="21"/>
          <w:lang w:eastAsia="ko-KR"/>
        </w:rPr>
        <w:t>2</w:t>
      </w:r>
      <w:r>
        <w:rPr>
          <w:rFonts w:hint="eastAsia"/>
          <w:bCs/>
          <w:i/>
          <w:iCs/>
          <w:szCs w:val="21"/>
        </w:rPr>
        <w:t>5</w:t>
      </w:r>
      <w:r>
        <w:rPr>
          <w:rFonts w:eastAsia="Malgun Gothic"/>
          <w:bCs/>
          <w:i/>
          <w:iCs/>
          <w:szCs w:val="21"/>
          <w:lang w:eastAsia="ko-KR"/>
        </w:rPr>
        <w:t>A</w:t>
      </w:r>
      <w:r>
        <w:rPr>
          <w:rFonts w:eastAsia="Malgun Gothic"/>
          <w:i/>
          <w:iCs/>
          <w:szCs w:val="21"/>
          <w:lang w:eastAsia="ko-KR"/>
        </w:rPr>
        <w:t>_</w:t>
      </w:r>
      <w:r>
        <w:rPr>
          <w:rFonts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A_n</w:t>
      </w:r>
      <w:r>
        <w:rPr>
          <w:rFonts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</w:p>
    <w:p w14:paraId="70849969" w14:textId="77777777" w:rsidR="0082452F" w:rsidRDefault="0082452F" w:rsidP="0082452F">
      <w:pPr>
        <w:widowControl w:val="0"/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ind w:leftChars="100" w:left="620"/>
        <w:textAlignment w:val="auto"/>
        <w:rPr>
          <w:rFonts w:eastAsia="Malgun Gothic"/>
          <w:b/>
          <w:bCs/>
          <w:i/>
          <w:iCs/>
          <w:szCs w:val="21"/>
          <w:lang w:eastAsia="ko-KR"/>
        </w:rPr>
      </w:pPr>
      <w:r>
        <w:rPr>
          <w:szCs w:val="21"/>
        </w:rPr>
        <w:t>Type 3: I</w:t>
      </w:r>
      <w:r>
        <w:rPr>
          <w:iCs/>
          <w:szCs w:val="21"/>
        </w:rPr>
        <w:t>ntra-band (NG)EN-DC/NE-DC combination without supporting UL in both the bands of the intra-band (NG)EN-DC/NE-DC UL part, e</w:t>
      </w:r>
      <w:r>
        <w:rPr>
          <w:szCs w:val="21"/>
        </w:rPr>
        <w:t xml:space="preserve">.g. </w:t>
      </w:r>
      <w:r>
        <w:rPr>
          <w:rFonts w:eastAsia="Malgun Gothic"/>
          <w:szCs w:val="21"/>
          <w:lang w:eastAsia="ko-KR"/>
        </w:rPr>
        <w:t>DC_</w:t>
      </w:r>
      <w:r>
        <w:rPr>
          <w:rFonts w:eastAsia="Malgun Gothic"/>
          <w:b/>
          <w:bCs/>
          <w:szCs w:val="21"/>
          <w:lang w:eastAsia="ko-KR"/>
        </w:rPr>
        <w:t>2</w:t>
      </w:r>
      <w:r>
        <w:rPr>
          <w:b/>
          <w:bCs/>
          <w:szCs w:val="21"/>
        </w:rPr>
        <w:t>5</w:t>
      </w:r>
      <w:r>
        <w:rPr>
          <w:rFonts w:eastAsia="Malgun Gothic"/>
          <w:b/>
          <w:bCs/>
          <w:szCs w:val="21"/>
          <w:lang w:eastAsia="ko-KR"/>
        </w:rPr>
        <w:t>A</w:t>
      </w:r>
      <w:r>
        <w:rPr>
          <w:rFonts w:eastAsia="Malgun Gothic"/>
          <w:szCs w:val="21"/>
          <w:lang w:eastAsia="ko-KR"/>
        </w:rPr>
        <w:t>_</w:t>
      </w:r>
      <w:r>
        <w:rPr>
          <w:szCs w:val="21"/>
        </w:rPr>
        <w:t>41</w:t>
      </w:r>
      <w:r>
        <w:rPr>
          <w:rFonts w:eastAsia="Malgun Gothic"/>
          <w:szCs w:val="21"/>
          <w:lang w:eastAsia="ko-KR"/>
        </w:rPr>
        <w:t>A_</w:t>
      </w:r>
      <w:r>
        <w:rPr>
          <w:rFonts w:eastAsia="Malgun Gothic"/>
          <w:b/>
          <w:bCs/>
          <w:szCs w:val="21"/>
          <w:lang w:eastAsia="ko-KR"/>
        </w:rPr>
        <w:t>n</w:t>
      </w:r>
      <w:r>
        <w:rPr>
          <w:b/>
          <w:bCs/>
          <w:szCs w:val="21"/>
        </w:rPr>
        <w:t>41</w:t>
      </w:r>
      <w:r>
        <w:rPr>
          <w:rFonts w:eastAsia="Malgun Gothic"/>
          <w:b/>
          <w:bCs/>
          <w:szCs w:val="21"/>
          <w:lang w:eastAsia="ko-KR"/>
        </w:rPr>
        <w:t>A</w:t>
      </w:r>
    </w:p>
    <w:p w14:paraId="29FE395F" w14:textId="77777777" w:rsidR="0082452F" w:rsidRDefault="0082452F" w:rsidP="0082452F">
      <w:pPr>
        <w:pStyle w:val="TAL"/>
        <w:numPr>
          <w:ilvl w:val="0"/>
          <w:numId w:val="21"/>
        </w:numPr>
        <w:spacing w:after="160" w:line="259" w:lineRule="auto"/>
        <w:ind w:leftChars="100" w:left="620"/>
        <w:rPr>
          <w:b/>
          <w:bCs/>
          <w:i/>
          <w:iCs/>
          <w:szCs w:val="21"/>
        </w:rPr>
      </w:pPr>
      <w:r>
        <w:rPr>
          <w:rFonts w:ascii="Times New Roman" w:hAnsi="Times New Roman"/>
          <w:bCs/>
          <w:iCs/>
          <w:sz w:val="20"/>
        </w:rPr>
        <w:t xml:space="preserve">Type </w:t>
      </w:r>
      <w:r>
        <w:rPr>
          <w:rFonts w:ascii="Times New Roman" w:hAnsi="Times New Roman" w:hint="eastAsia"/>
          <w:bCs/>
          <w:iCs/>
          <w:sz w:val="20"/>
        </w:rPr>
        <w:t>4</w:t>
      </w:r>
      <w:r>
        <w:rPr>
          <w:rFonts w:ascii="Times New Roman" w:hAnsi="Times New Roman"/>
          <w:bCs/>
          <w:iCs/>
          <w:sz w:val="20"/>
        </w:rPr>
        <w:t>: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</w:rPr>
        <w:t xml:space="preserve"> Inter-band 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eastAsia="ja-JP"/>
        </w:rPr>
        <w:t>(NG)EN-DC/NE-DC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</w:rPr>
        <w:t xml:space="preserve"> combination without Intra-band component, in short we call it as Inter-band 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eastAsia="ja-JP"/>
        </w:rPr>
        <w:t>(NG)EN-DC/NE-DC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</w:rPr>
        <w:t xml:space="preserve"> combination.</w:t>
      </w:r>
    </w:p>
    <w:p w14:paraId="18EBBE77" w14:textId="77777777" w:rsidR="0082452F" w:rsidRDefault="0082452F" w:rsidP="0082452F">
      <w:pPr>
        <w:widowControl w:val="0"/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ind w:leftChars="100" w:left="620"/>
        <w:textAlignment w:val="auto"/>
        <w:rPr>
          <w:szCs w:val="21"/>
        </w:rPr>
      </w:pPr>
      <w:r>
        <w:rPr>
          <w:rFonts w:hint="eastAsia"/>
          <w:szCs w:val="21"/>
        </w:rPr>
        <w:t xml:space="preserve">Type 5: Inter-band </w:t>
      </w:r>
      <w:r>
        <w:rPr>
          <w:rFonts w:hint="eastAsia"/>
          <w:iCs/>
        </w:rPr>
        <w:t>(NG)EN-DC combination</w:t>
      </w:r>
      <w:r>
        <w:rPr>
          <w:rFonts w:hint="eastAsia"/>
          <w:szCs w:val="21"/>
        </w:rPr>
        <w:t xml:space="preserve"> configurations where the frequency range of the E-UTRA band is a subset of the frequency range of the NR band, e.g., DC_B42_n77 and DC_B42_n78. </w:t>
      </w:r>
    </w:p>
    <w:p w14:paraId="7B636B10" w14:textId="77777777" w:rsidR="0082452F" w:rsidRDefault="0082452F" w:rsidP="00C50A59">
      <w:pPr>
        <w:rPr>
          <w:lang w:val="en-GB" w:eastAsia="zh-CN"/>
        </w:rPr>
      </w:pPr>
      <w:r>
        <w:rPr>
          <w:lang w:val="en-GB" w:eastAsia="zh-CN"/>
        </w:rPr>
        <w:t xml:space="preserve">To summarize, among the five different types, </w:t>
      </w:r>
    </w:p>
    <w:p w14:paraId="2339D327" w14:textId="197EF4C8" w:rsidR="0082452F" w:rsidRPr="0082452F" w:rsidRDefault="0082452F" w:rsidP="0082452F">
      <w:pPr>
        <w:pStyle w:val="a"/>
        <w:numPr>
          <w:ilvl w:val="0"/>
          <w:numId w:val="22"/>
        </w:numPr>
        <w:rPr>
          <w:lang w:eastAsia="zh-CN"/>
        </w:rPr>
      </w:pPr>
      <w:r w:rsidRPr="0082452F">
        <w:rPr>
          <w:lang w:eastAsia="zh-CN"/>
        </w:rPr>
        <w:t>Type 1 and type 2 have intra-band UL carriers (NG)EN-DC/NE-DC.</w:t>
      </w:r>
    </w:p>
    <w:p w14:paraId="52D2137A" w14:textId="18354007" w:rsidR="0082452F" w:rsidRPr="0082452F" w:rsidRDefault="0082452F" w:rsidP="0082452F">
      <w:pPr>
        <w:pStyle w:val="a"/>
        <w:numPr>
          <w:ilvl w:val="0"/>
          <w:numId w:val="22"/>
        </w:numPr>
        <w:rPr>
          <w:lang w:eastAsia="zh-CN"/>
        </w:rPr>
      </w:pPr>
      <w:r w:rsidRPr="0082452F">
        <w:rPr>
          <w:lang w:eastAsia="zh-CN"/>
        </w:rPr>
        <w:t>Type 1and type 3 have intra-band DL carriers (NG)EN-DC/NE-DC.</w:t>
      </w:r>
    </w:p>
    <w:p w14:paraId="4DE6009E" w14:textId="1640A69C" w:rsidR="0082452F" w:rsidRPr="0082452F" w:rsidRDefault="0082452F" w:rsidP="0082452F">
      <w:pPr>
        <w:pStyle w:val="a"/>
        <w:numPr>
          <w:ilvl w:val="0"/>
          <w:numId w:val="22"/>
        </w:numPr>
        <w:rPr>
          <w:lang w:eastAsia="zh-CN"/>
        </w:rPr>
      </w:pPr>
      <w:r w:rsidRPr="0082452F">
        <w:rPr>
          <w:lang w:eastAsia="zh-CN"/>
        </w:rPr>
        <w:t>Type 5 is a bit different from other types because the band for LTE and NR are different however they are overlapping in frequency.</w:t>
      </w:r>
    </w:p>
    <w:p w14:paraId="494459C1" w14:textId="77777777" w:rsidR="0082452F" w:rsidRDefault="0082452F" w:rsidP="00C50A59">
      <w:pPr>
        <w:rPr>
          <w:lang w:val="en-GB" w:eastAsia="zh-CN"/>
        </w:rPr>
      </w:pPr>
    </w:p>
    <w:p w14:paraId="0B75047C" w14:textId="11587F2E" w:rsidR="0082452F" w:rsidRDefault="0082452F" w:rsidP="00C50A59">
      <w:pPr>
        <w:rPr>
          <w:lang w:val="en-GB" w:eastAsia="zh-CN"/>
        </w:rPr>
      </w:pPr>
      <w:r w:rsidRPr="0082452F">
        <w:rPr>
          <w:lang w:val="en-GB" w:eastAsia="zh-CN"/>
        </w:rPr>
        <w:t>6-24 (</w:t>
      </w:r>
      <w:r w:rsidRPr="00206849">
        <w:rPr>
          <w:i/>
          <w:lang w:val="en-GB" w:eastAsia="zh-CN"/>
        </w:rPr>
        <w:t>ul-TimingAlignmentEUTRA-NR</w:t>
      </w:r>
      <w:r w:rsidRPr="0082452F">
        <w:rPr>
          <w:lang w:val="en-GB" w:eastAsia="zh-CN"/>
        </w:rPr>
        <w:t xml:space="preserve">) </w:t>
      </w:r>
      <w:r>
        <w:rPr>
          <w:lang w:val="en-GB" w:eastAsia="zh-CN"/>
        </w:rPr>
        <w:t>is used to indicate</w:t>
      </w:r>
      <w:r w:rsidRPr="0082452F">
        <w:rPr>
          <w:lang w:val="en-GB" w:eastAsia="zh-CN"/>
        </w:rPr>
        <w:t xml:space="preserve"> whether to apply the same UL timing between NR and LTE for dynamic power sharing capable UE operating in a synchronous intra-band contiguous (NG)EN-DC.</w:t>
      </w:r>
      <w:r>
        <w:rPr>
          <w:lang w:val="en-GB" w:eastAsia="zh-CN"/>
        </w:rPr>
        <w:t xml:space="preserve"> </w:t>
      </w:r>
      <w:r w:rsidRPr="0082452F">
        <w:rPr>
          <w:lang w:val="en-GB" w:eastAsia="zh-CN"/>
        </w:rPr>
        <w:t>6-23 (</w:t>
      </w:r>
      <w:r w:rsidRPr="00206849">
        <w:rPr>
          <w:i/>
          <w:lang w:val="en-GB" w:eastAsia="zh-CN"/>
        </w:rPr>
        <w:t>pa-PhaseDiscontinuityImpacts</w:t>
      </w:r>
      <w:r w:rsidRPr="0082452F">
        <w:rPr>
          <w:lang w:val="en-GB" w:eastAsia="zh-CN"/>
        </w:rPr>
        <w:t>)</w:t>
      </w:r>
      <w:r>
        <w:rPr>
          <w:lang w:val="en-GB" w:eastAsia="zh-CN"/>
        </w:rPr>
        <w:t xml:space="preserve"> is used to i</w:t>
      </w:r>
      <w:r w:rsidRPr="0082452F">
        <w:rPr>
          <w:lang w:val="en-GB" w:eastAsia="zh-CN"/>
        </w:rPr>
        <w:t>ndicate incapability motivated by impacts of PA phase discontinuity with overlapping transmissions with non-aligned starting or ending times or hop boundaries across carriers for intra-band (NG)EN-DC/NE-DC, intra-band CA and FDM based ULSUP.</w:t>
      </w:r>
      <w:r>
        <w:rPr>
          <w:lang w:val="en-GB" w:eastAsia="zh-CN"/>
        </w:rPr>
        <w:t xml:space="preserve"> Both of these two UE capabilities are only related to </w:t>
      </w:r>
      <w:r w:rsidR="00D664FA">
        <w:rPr>
          <w:lang w:val="en-GB" w:eastAsia="zh-CN"/>
        </w:rPr>
        <w:t xml:space="preserve">intra-band UL carriers. Thus, from our perspective, it is clear that </w:t>
      </w:r>
      <w:r w:rsidR="00D664FA" w:rsidRPr="00D664FA">
        <w:rPr>
          <w:lang w:val="en-GB" w:eastAsia="zh-CN"/>
        </w:rPr>
        <w:t>6-24 (</w:t>
      </w:r>
      <w:r w:rsidR="00D664FA" w:rsidRPr="00206849">
        <w:rPr>
          <w:i/>
          <w:lang w:val="en-GB" w:eastAsia="zh-CN"/>
        </w:rPr>
        <w:t>ul-TimingAlignmentEUTRA-NR</w:t>
      </w:r>
      <w:r w:rsidR="00D664FA" w:rsidRPr="00D664FA">
        <w:rPr>
          <w:lang w:val="en-GB" w:eastAsia="zh-CN"/>
        </w:rPr>
        <w:t>) and 6-23 (</w:t>
      </w:r>
      <w:r w:rsidR="00D664FA" w:rsidRPr="00206849">
        <w:rPr>
          <w:i/>
          <w:lang w:val="en-GB" w:eastAsia="zh-CN"/>
        </w:rPr>
        <w:t>pa-PhaseDiscontinuityImpacts</w:t>
      </w:r>
      <w:r w:rsidR="00D664FA" w:rsidRPr="00D664FA">
        <w:rPr>
          <w:lang w:val="en-GB" w:eastAsia="zh-CN"/>
        </w:rPr>
        <w:t>)</w:t>
      </w:r>
      <w:r w:rsidR="00D664FA">
        <w:rPr>
          <w:lang w:val="en-GB" w:eastAsia="zh-CN"/>
        </w:rPr>
        <w:t xml:space="preserve"> are applicable to type 1 and type 2.</w:t>
      </w:r>
    </w:p>
    <w:p w14:paraId="444B805A" w14:textId="1BC734D9" w:rsidR="008F4B7B" w:rsidRDefault="008F4B7B" w:rsidP="00C50A59">
      <w:pPr>
        <w:rPr>
          <w:i/>
          <w:lang w:val="en-GB" w:eastAsia="zh-CN"/>
        </w:rPr>
      </w:pPr>
      <w:r w:rsidRPr="00D664FA">
        <w:rPr>
          <w:b/>
          <w:i/>
          <w:lang w:val="en-GB" w:eastAsia="zh-CN"/>
        </w:rPr>
        <w:t>Proposal-1</w:t>
      </w:r>
      <w:r w:rsidRPr="00D664FA">
        <w:rPr>
          <w:i/>
          <w:lang w:val="en-GB" w:eastAsia="zh-CN"/>
        </w:rPr>
        <w:t xml:space="preserve">: 6-24 (ul-TimingAlignmentEUTRA-NR) and 6-23 (pa-PhaseDiscontinuityImpacts) are applicable to </w:t>
      </w:r>
      <w:r w:rsidRPr="008F4B7B">
        <w:rPr>
          <w:b/>
          <w:i/>
          <w:lang w:val="en-GB" w:eastAsia="zh-CN"/>
        </w:rPr>
        <w:t>type 1</w:t>
      </w:r>
      <w:r>
        <w:rPr>
          <w:i/>
          <w:lang w:val="en-GB" w:eastAsia="zh-CN"/>
        </w:rPr>
        <w:t xml:space="preserve">, and </w:t>
      </w:r>
      <w:r w:rsidRPr="008F4B7B">
        <w:rPr>
          <w:b/>
          <w:i/>
          <w:lang w:val="en-GB" w:eastAsia="zh-CN"/>
        </w:rPr>
        <w:t>type 2</w:t>
      </w:r>
      <w:r>
        <w:rPr>
          <w:i/>
          <w:lang w:val="en-GB" w:eastAsia="zh-CN"/>
        </w:rPr>
        <w:t xml:space="preserve"> </w:t>
      </w:r>
      <w:r w:rsidRPr="00D664FA">
        <w:rPr>
          <w:i/>
          <w:lang w:val="en-GB" w:eastAsia="zh-CN"/>
        </w:rPr>
        <w:t>(NG)EN-DC/NE-DC.</w:t>
      </w:r>
    </w:p>
    <w:p w14:paraId="114346E6" w14:textId="77777777" w:rsidR="00E35312" w:rsidRPr="00E35312" w:rsidRDefault="00E35312" w:rsidP="00C50A59">
      <w:pPr>
        <w:rPr>
          <w:i/>
          <w:lang w:val="en-GB" w:eastAsia="zh-CN"/>
        </w:rPr>
      </w:pPr>
    </w:p>
    <w:p w14:paraId="7168A871" w14:textId="584695E8" w:rsidR="00245A70" w:rsidRDefault="00245A70" w:rsidP="00C50A59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egarding whether the two UE capabilities can be applied to type 5. From our perspective, for the type 5 band combination, UE may encounter the same timing issue and </w:t>
      </w:r>
      <w:r w:rsidRPr="00245A70">
        <w:rPr>
          <w:lang w:val="en-GB" w:eastAsia="zh-CN"/>
        </w:rPr>
        <w:t>PA phase discontinuity</w:t>
      </w:r>
      <w:r>
        <w:rPr>
          <w:lang w:val="en-GB" w:eastAsia="zh-CN"/>
        </w:rPr>
        <w:t xml:space="preserve"> issue, thus they are also applicable to type 5 </w:t>
      </w:r>
      <w:r w:rsidR="00A573FA">
        <w:rPr>
          <w:lang w:val="en-GB" w:eastAsia="zh-CN"/>
        </w:rPr>
        <w:t>(NG)EN-DC/NE-DC</w:t>
      </w:r>
      <w:r w:rsidR="008F4B7B">
        <w:rPr>
          <w:lang w:val="en-GB" w:eastAsia="zh-CN"/>
        </w:rPr>
        <w:t>.</w:t>
      </w:r>
    </w:p>
    <w:p w14:paraId="0BCB2DB0" w14:textId="08C21F0A" w:rsidR="008F4B7B" w:rsidRDefault="008F4B7B" w:rsidP="00C50A59">
      <w:pPr>
        <w:rPr>
          <w:i/>
          <w:lang w:val="en-GB" w:eastAsia="zh-CN"/>
        </w:rPr>
      </w:pPr>
      <w:r w:rsidRPr="00D664FA">
        <w:rPr>
          <w:b/>
          <w:i/>
          <w:lang w:val="en-GB" w:eastAsia="zh-CN"/>
        </w:rPr>
        <w:t>Proposal-</w:t>
      </w:r>
      <w:r>
        <w:rPr>
          <w:b/>
          <w:i/>
          <w:lang w:val="en-GB" w:eastAsia="zh-CN"/>
        </w:rPr>
        <w:t>2</w:t>
      </w:r>
      <w:r w:rsidRPr="00D664FA">
        <w:rPr>
          <w:i/>
          <w:lang w:val="en-GB" w:eastAsia="zh-CN"/>
        </w:rPr>
        <w:t xml:space="preserve">: 6-24 (ul-TimingAlignmentEUTRA-NR) and 6-23 (pa-PhaseDiscontinuityImpacts) are applicable to </w:t>
      </w:r>
      <w:r w:rsidRPr="008F4B7B">
        <w:rPr>
          <w:b/>
          <w:i/>
          <w:lang w:val="en-GB" w:eastAsia="zh-CN"/>
        </w:rPr>
        <w:t xml:space="preserve">type </w:t>
      </w:r>
      <w:r>
        <w:rPr>
          <w:b/>
          <w:i/>
          <w:lang w:val="en-GB" w:eastAsia="zh-CN"/>
        </w:rPr>
        <w:t>5</w:t>
      </w:r>
      <w:r>
        <w:rPr>
          <w:i/>
          <w:lang w:val="en-GB" w:eastAsia="zh-CN"/>
        </w:rPr>
        <w:t xml:space="preserve"> </w:t>
      </w:r>
      <w:r w:rsidRPr="00D664FA">
        <w:rPr>
          <w:i/>
          <w:lang w:val="en-GB" w:eastAsia="zh-CN"/>
        </w:rPr>
        <w:t>(NG)EN-DC/NE-DC.</w:t>
      </w:r>
    </w:p>
    <w:p w14:paraId="5D039B21" w14:textId="77777777" w:rsidR="00E35312" w:rsidRPr="00E35312" w:rsidRDefault="00E35312" w:rsidP="00C50A59">
      <w:pPr>
        <w:rPr>
          <w:i/>
          <w:lang w:val="en-GB" w:eastAsia="zh-CN"/>
        </w:rPr>
      </w:pPr>
    </w:p>
    <w:p w14:paraId="3000FEDB" w14:textId="4708AF4D" w:rsidR="00E35312" w:rsidRPr="00E35312" w:rsidRDefault="00E35312" w:rsidP="00C50A59">
      <w:pPr>
        <w:rPr>
          <w:lang w:val="en-GB" w:eastAsia="zh-CN"/>
        </w:rPr>
      </w:pPr>
      <w:r w:rsidRPr="00E35312">
        <w:rPr>
          <w:lang w:val="en-GB" w:eastAsia="zh-CN"/>
        </w:rPr>
        <w:t xml:space="preserve">Another </w:t>
      </w:r>
      <w:r>
        <w:rPr>
          <w:lang w:val="en-GB" w:eastAsia="zh-CN"/>
        </w:rPr>
        <w:t>question mentioned in the RAN2 LS is whether the UE capabilities</w:t>
      </w:r>
      <w:r w:rsidRPr="00E35312">
        <w:rPr>
          <w:lang w:val="en-GB" w:eastAsia="zh-CN"/>
        </w:rPr>
        <w:t xml:space="preserve"> are used to indicate the restriction to the intra-band (NG)EN-DC/NE-DC BC part</w:t>
      </w:r>
      <w:r>
        <w:rPr>
          <w:lang w:val="en-GB" w:eastAsia="zh-CN"/>
        </w:rPr>
        <w:t xml:space="preserve"> if they are applicable to Type1/2/3. It seems clear that </w:t>
      </w:r>
      <w:r w:rsidRPr="00E35312">
        <w:rPr>
          <w:lang w:val="en-GB" w:eastAsia="zh-CN"/>
        </w:rPr>
        <w:t>6-24 (</w:t>
      </w:r>
      <w:r w:rsidRPr="00E35312">
        <w:rPr>
          <w:i/>
          <w:lang w:val="en-GB" w:eastAsia="zh-CN"/>
        </w:rPr>
        <w:t>ul-TimingAlignmentEUTRA-NR</w:t>
      </w:r>
      <w:r w:rsidRPr="00E35312">
        <w:rPr>
          <w:lang w:val="en-GB" w:eastAsia="zh-CN"/>
        </w:rPr>
        <w:t>) and 6-23 (</w:t>
      </w:r>
      <w:r w:rsidRPr="00E35312">
        <w:rPr>
          <w:i/>
          <w:lang w:val="en-GB" w:eastAsia="zh-CN"/>
        </w:rPr>
        <w:t>pa-PhaseDiscontinuityImpacts</w:t>
      </w:r>
      <w:r w:rsidRPr="00E35312">
        <w:rPr>
          <w:lang w:val="en-GB" w:eastAsia="zh-CN"/>
        </w:rPr>
        <w:t>)</w:t>
      </w:r>
      <w:r>
        <w:rPr>
          <w:lang w:val="en-GB" w:eastAsia="zh-CN"/>
        </w:rPr>
        <w:t xml:space="preserve"> are used to indicate the restriction to the </w:t>
      </w:r>
      <w:r w:rsidRPr="00E35312">
        <w:rPr>
          <w:lang w:val="en-GB" w:eastAsia="zh-CN"/>
        </w:rPr>
        <w:t>intra-band (NG)EN-DC/NE-DC BC part</w:t>
      </w:r>
      <w:r>
        <w:rPr>
          <w:lang w:val="en-GB" w:eastAsia="zh-CN"/>
        </w:rPr>
        <w:t>.</w:t>
      </w:r>
    </w:p>
    <w:p w14:paraId="330AD3F5" w14:textId="79203CE0" w:rsidR="00E35312" w:rsidRDefault="00E35312" w:rsidP="00C50A59">
      <w:pPr>
        <w:rPr>
          <w:i/>
          <w:lang w:val="en-GB" w:eastAsia="zh-CN"/>
        </w:rPr>
      </w:pPr>
      <w:r w:rsidRPr="00E35312">
        <w:rPr>
          <w:rFonts w:hint="eastAsia"/>
          <w:b/>
          <w:i/>
          <w:lang w:val="en-GB" w:eastAsia="zh-CN"/>
        </w:rPr>
        <w:t>P</w:t>
      </w:r>
      <w:r w:rsidRPr="00E35312">
        <w:rPr>
          <w:b/>
          <w:i/>
          <w:lang w:val="en-GB" w:eastAsia="zh-CN"/>
        </w:rPr>
        <w:t>roposal-3</w:t>
      </w:r>
      <w:r>
        <w:rPr>
          <w:i/>
          <w:lang w:val="en-GB" w:eastAsia="zh-CN"/>
        </w:rPr>
        <w:t xml:space="preserve">: </w:t>
      </w:r>
      <w:r w:rsidRPr="00D664FA">
        <w:rPr>
          <w:i/>
          <w:lang w:val="en-GB" w:eastAsia="zh-CN"/>
        </w:rPr>
        <w:t xml:space="preserve">6-24 (ul-TimingAlignmentEUTRA-NR) and 6-23 (pa-PhaseDiscontinuityImpacts) are </w:t>
      </w:r>
      <w:r>
        <w:rPr>
          <w:i/>
          <w:lang w:val="en-GB" w:eastAsia="zh-CN"/>
        </w:rPr>
        <w:t xml:space="preserve">used to indicate the restriction to the intra-band </w:t>
      </w:r>
      <w:r w:rsidRPr="00D664FA">
        <w:rPr>
          <w:i/>
          <w:lang w:val="en-GB" w:eastAsia="zh-CN"/>
        </w:rPr>
        <w:t>(NG)EN-DC/NE-DC.</w:t>
      </w:r>
    </w:p>
    <w:p w14:paraId="2C275C38" w14:textId="77777777" w:rsidR="00E35312" w:rsidRPr="00D664FA" w:rsidRDefault="00E35312" w:rsidP="00C50A59">
      <w:pPr>
        <w:rPr>
          <w:i/>
          <w:lang w:val="en-GB" w:eastAsia="zh-CN"/>
        </w:rPr>
      </w:pPr>
    </w:p>
    <w:p w14:paraId="123EA2CC" w14:textId="77777777" w:rsidR="00B65643" w:rsidRDefault="00545454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5BCE43EF" w14:textId="392F8DE0" w:rsidR="00C50A59" w:rsidRDefault="00245A70" w:rsidP="00C50A59">
      <w:pPr>
        <w:rPr>
          <w:lang w:val="en-GB" w:eastAsia="zh-CN"/>
        </w:rPr>
      </w:pPr>
      <w:r>
        <w:rPr>
          <w:lang w:val="en-GB" w:eastAsia="zh-CN"/>
        </w:rPr>
        <w:t xml:space="preserve">In this contribution, we provided our analysis for RAN2 LS </w:t>
      </w:r>
      <w:r w:rsidRPr="00245A70">
        <w:rPr>
          <w:lang w:val="en-GB" w:eastAsia="zh-CN"/>
        </w:rPr>
        <w:t>R2-2104550</w:t>
      </w:r>
      <w:r>
        <w:rPr>
          <w:lang w:val="en-GB" w:eastAsia="zh-CN"/>
        </w:rPr>
        <w:t xml:space="preserve"> with the following proposal. </w:t>
      </w:r>
    </w:p>
    <w:p w14:paraId="7460B3BD" w14:textId="617EA7E2" w:rsidR="008F4B7B" w:rsidRDefault="00D51189" w:rsidP="00245A70">
      <w:pPr>
        <w:rPr>
          <w:i/>
          <w:lang w:val="en-GB" w:eastAsia="zh-CN"/>
        </w:rPr>
      </w:pPr>
      <w:r w:rsidRPr="00D664FA">
        <w:rPr>
          <w:b/>
          <w:i/>
          <w:lang w:val="en-GB" w:eastAsia="zh-CN"/>
        </w:rPr>
        <w:t>Proposal-1</w:t>
      </w:r>
      <w:r w:rsidRPr="00D664FA">
        <w:rPr>
          <w:i/>
          <w:lang w:val="en-GB" w:eastAsia="zh-CN"/>
        </w:rPr>
        <w:t xml:space="preserve">: 6-24 (ul-TimingAlignmentEUTRA-NR) and 6-23 (pa-PhaseDiscontinuityImpacts) are applicable to </w:t>
      </w:r>
      <w:r w:rsidRPr="008F4B7B">
        <w:rPr>
          <w:b/>
          <w:i/>
          <w:lang w:val="en-GB" w:eastAsia="zh-CN"/>
        </w:rPr>
        <w:t>type 1</w:t>
      </w:r>
      <w:r>
        <w:rPr>
          <w:i/>
          <w:lang w:val="en-GB" w:eastAsia="zh-CN"/>
        </w:rPr>
        <w:t xml:space="preserve"> and </w:t>
      </w:r>
      <w:r w:rsidRPr="008F4B7B">
        <w:rPr>
          <w:b/>
          <w:i/>
          <w:lang w:val="en-GB" w:eastAsia="zh-CN"/>
        </w:rPr>
        <w:t>type 2</w:t>
      </w:r>
      <w:r>
        <w:rPr>
          <w:i/>
          <w:lang w:val="en-GB" w:eastAsia="zh-CN"/>
        </w:rPr>
        <w:t xml:space="preserve"> </w:t>
      </w:r>
      <w:r w:rsidRPr="00D664FA">
        <w:rPr>
          <w:i/>
          <w:lang w:val="en-GB" w:eastAsia="zh-CN"/>
        </w:rPr>
        <w:t>(NG)EN-DC/NE-DC.</w:t>
      </w:r>
    </w:p>
    <w:p w14:paraId="083A5160" w14:textId="1A2D71EA" w:rsidR="00D51189" w:rsidRDefault="00D51189" w:rsidP="00D51189">
      <w:pPr>
        <w:rPr>
          <w:i/>
          <w:lang w:val="en-GB" w:eastAsia="zh-CN"/>
        </w:rPr>
      </w:pPr>
      <w:r w:rsidRPr="00D664FA">
        <w:rPr>
          <w:b/>
          <w:i/>
          <w:lang w:val="en-GB" w:eastAsia="zh-CN"/>
        </w:rPr>
        <w:t>Proposal-</w:t>
      </w:r>
      <w:r>
        <w:rPr>
          <w:b/>
          <w:i/>
          <w:lang w:val="en-GB" w:eastAsia="zh-CN"/>
        </w:rPr>
        <w:t>2</w:t>
      </w:r>
      <w:r w:rsidRPr="00D664FA">
        <w:rPr>
          <w:i/>
          <w:lang w:val="en-GB" w:eastAsia="zh-CN"/>
        </w:rPr>
        <w:t xml:space="preserve">: 6-24 (ul-TimingAlignmentEUTRA-NR) and 6-23 (pa-PhaseDiscontinuityImpacts) are applicable to </w:t>
      </w:r>
      <w:r w:rsidRPr="008F4B7B">
        <w:rPr>
          <w:b/>
          <w:i/>
          <w:lang w:val="en-GB" w:eastAsia="zh-CN"/>
        </w:rPr>
        <w:t xml:space="preserve">type </w:t>
      </w:r>
      <w:r>
        <w:rPr>
          <w:b/>
          <w:i/>
          <w:lang w:val="en-GB" w:eastAsia="zh-CN"/>
        </w:rPr>
        <w:t>5</w:t>
      </w:r>
      <w:r>
        <w:rPr>
          <w:i/>
          <w:lang w:val="en-GB" w:eastAsia="zh-CN"/>
        </w:rPr>
        <w:t xml:space="preserve"> </w:t>
      </w:r>
      <w:r w:rsidRPr="00D664FA">
        <w:rPr>
          <w:i/>
          <w:lang w:val="en-GB" w:eastAsia="zh-CN"/>
        </w:rPr>
        <w:t>(NG)EN-DC/NE-DC.</w:t>
      </w:r>
    </w:p>
    <w:p w14:paraId="0B63343A" w14:textId="77777777" w:rsidR="00E35312" w:rsidRDefault="00E35312" w:rsidP="00E35312">
      <w:pPr>
        <w:rPr>
          <w:i/>
          <w:lang w:val="en-GB" w:eastAsia="zh-CN"/>
        </w:rPr>
      </w:pPr>
      <w:r w:rsidRPr="00E35312">
        <w:rPr>
          <w:rFonts w:hint="eastAsia"/>
          <w:b/>
          <w:i/>
          <w:lang w:val="en-GB" w:eastAsia="zh-CN"/>
        </w:rPr>
        <w:lastRenderedPageBreak/>
        <w:t>P</w:t>
      </w:r>
      <w:r w:rsidRPr="00E35312">
        <w:rPr>
          <w:b/>
          <w:i/>
          <w:lang w:val="en-GB" w:eastAsia="zh-CN"/>
        </w:rPr>
        <w:t>roposal-3</w:t>
      </w:r>
      <w:r>
        <w:rPr>
          <w:i/>
          <w:lang w:val="en-GB" w:eastAsia="zh-CN"/>
        </w:rPr>
        <w:t xml:space="preserve">: </w:t>
      </w:r>
      <w:r w:rsidRPr="00D664FA">
        <w:rPr>
          <w:i/>
          <w:lang w:val="en-GB" w:eastAsia="zh-CN"/>
        </w:rPr>
        <w:t xml:space="preserve">6-24 (ul-TimingAlignmentEUTRA-NR) and 6-23 (pa-PhaseDiscontinuityImpacts) are </w:t>
      </w:r>
      <w:r>
        <w:rPr>
          <w:i/>
          <w:lang w:val="en-GB" w:eastAsia="zh-CN"/>
        </w:rPr>
        <w:t xml:space="preserve">used to indicate the restriction to the intra-band </w:t>
      </w:r>
      <w:r w:rsidRPr="00D664FA">
        <w:rPr>
          <w:i/>
          <w:lang w:val="en-GB" w:eastAsia="zh-CN"/>
        </w:rPr>
        <w:t>(NG)EN-DC/NE-DC.</w:t>
      </w:r>
    </w:p>
    <w:p w14:paraId="7D993024" w14:textId="77777777" w:rsidR="00C55669" w:rsidRPr="00C50A59" w:rsidRDefault="00C55669" w:rsidP="00C50A59">
      <w:pPr>
        <w:rPr>
          <w:lang w:val="en-GB" w:eastAsia="zh-CN"/>
        </w:rPr>
      </w:pPr>
    </w:p>
    <w:p w14:paraId="54226074" w14:textId="77777777" w:rsidR="00B65643" w:rsidRDefault="0054545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88F4005" w14:textId="17AE667A" w:rsidR="00664171" w:rsidRDefault="00920045" w:rsidP="00920045">
      <w:pPr>
        <w:pStyle w:val="a"/>
        <w:numPr>
          <w:ilvl w:val="0"/>
          <w:numId w:val="15"/>
        </w:numPr>
        <w:rPr>
          <w:lang w:eastAsia="zh-CN"/>
        </w:rPr>
      </w:pPr>
      <w:r w:rsidRPr="00920045">
        <w:rPr>
          <w:lang w:eastAsia="zh-CN"/>
        </w:rPr>
        <w:t>R2-2104550</w:t>
      </w:r>
      <w:r>
        <w:rPr>
          <w:lang w:eastAsia="zh-CN"/>
        </w:rPr>
        <w:t xml:space="preserve">, </w:t>
      </w:r>
      <w:r w:rsidRPr="00920045">
        <w:rPr>
          <w:lang w:eastAsia="zh-CN"/>
        </w:rPr>
        <w:t>LS on the Intra-band and Inter-band (NG)EN-DC/NE-DC Capabilities</w:t>
      </w:r>
      <w:r>
        <w:rPr>
          <w:lang w:eastAsia="zh-CN"/>
        </w:rPr>
        <w:t xml:space="preserve">, RAN2#113bis-e. </w:t>
      </w:r>
    </w:p>
    <w:sectPr w:rsidR="00664171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4D756" w14:textId="77777777" w:rsidR="00F27BE2" w:rsidRDefault="00F27BE2">
      <w:pPr>
        <w:spacing w:after="0"/>
      </w:pPr>
      <w:r>
        <w:separator/>
      </w:r>
    </w:p>
  </w:endnote>
  <w:endnote w:type="continuationSeparator" w:id="0">
    <w:p w14:paraId="6CE7CE98" w14:textId="77777777" w:rsidR="00F27BE2" w:rsidRDefault="00F27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Times New Roman"/>
    <w:panose1 w:val="02010609060101010101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79812" w14:textId="77777777" w:rsidR="00D664FA" w:rsidRDefault="00D664FA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02E1A55D" w14:textId="77777777" w:rsidR="00D664FA" w:rsidRDefault="00D664F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A0372" w14:textId="77777777" w:rsidR="00D664FA" w:rsidRDefault="00D664FA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4963E6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4963E6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AC0BC" w14:textId="77777777" w:rsidR="00F27BE2" w:rsidRDefault="00F27BE2">
      <w:pPr>
        <w:spacing w:after="0"/>
      </w:pPr>
      <w:r>
        <w:separator/>
      </w:r>
    </w:p>
  </w:footnote>
  <w:footnote w:type="continuationSeparator" w:id="0">
    <w:p w14:paraId="3E3EE697" w14:textId="77777777" w:rsidR="00F27BE2" w:rsidRDefault="00F27B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E4403" w14:textId="77777777" w:rsidR="00D664FA" w:rsidRDefault="00D664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CF5CD8"/>
    <w:multiLevelType w:val="hybridMultilevel"/>
    <w:tmpl w:val="D304E47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3577AB0"/>
    <w:multiLevelType w:val="multilevel"/>
    <w:tmpl w:val="23577AB0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29B40C13"/>
    <w:multiLevelType w:val="hybridMultilevel"/>
    <w:tmpl w:val="DEF4E552"/>
    <w:lvl w:ilvl="0" w:tplc="5488359E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CF62E32"/>
    <w:multiLevelType w:val="multilevel"/>
    <w:tmpl w:val="4CF62E32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52B77FD5"/>
    <w:multiLevelType w:val="multilevel"/>
    <w:tmpl w:val="52B77FD5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3" w15:restartNumberingAfterBreak="0">
    <w:nsid w:val="52D45524"/>
    <w:multiLevelType w:val="hybridMultilevel"/>
    <w:tmpl w:val="075E07CC"/>
    <w:lvl w:ilvl="0" w:tplc="5488359E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4" w15:restartNumberingAfterBreak="0">
    <w:nsid w:val="53BB7846"/>
    <w:multiLevelType w:val="hybridMultilevel"/>
    <w:tmpl w:val="D4A2CE2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847C07"/>
    <w:multiLevelType w:val="multilevel"/>
    <w:tmpl w:val="63847C07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–"/>
      <w:lvlJc w:val="left"/>
      <w:pPr>
        <w:ind w:left="1305" w:hanging="420"/>
      </w:pPr>
      <w:rPr>
        <w:rFonts w:ascii="Times New Roman" w:hAnsi="Times New Roman" w:hint="default"/>
        <w:color w:val="auto"/>
      </w:rPr>
    </w:lvl>
    <w:lvl w:ilvl="3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7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10"/>
  </w:num>
  <w:num w:numId="5">
    <w:abstractNumId w:val="20"/>
  </w:num>
  <w:num w:numId="6">
    <w:abstractNumId w:val="15"/>
  </w:num>
  <w:num w:numId="7">
    <w:abstractNumId w:val="9"/>
  </w:num>
  <w:num w:numId="8">
    <w:abstractNumId w:val="19"/>
  </w:num>
  <w:num w:numId="9">
    <w:abstractNumId w:val="18"/>
  </w:num>
  <w:num w:numId="10">
    <w:abstractNumId w:val="5"/>
  </w:num>
  <w:num w:numId="11">
    <w:abstractNumId w:val="12"/>
  </w:num>
  <w:num w:numId="12">
    <w:abstractNumId w:val="16"/>
  </w:num>
  <w:num w:numId="13">
    <w:abstractNumId w:val="6"/>
  </w:num>
  <w:num w:numId="14">
    <w:abstractNumId w:val="11"/>
  </w:num>
  <w:num w:numId="15">
    <w:abstractNumId w:val="3"/>
  </w:num>
  <w:num w:numId="16">
    <w:abstractNumId w:val="17"/>
  </w:num>
  <w:num w:numId="17">
    <w:abstractNumId w:val="4"/>
  </w:num>
  <w:num w:numId="18">
    <w:abstractNumId w:val="14"/>
  </w:num>
  <w:num w:numId="19">
    <w:abstractNumId w:val="13"/>
  </w:num>
  <w:num w:numId="20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7DD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A30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7DB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849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70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9F0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AA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FF8"/>
    <w:rsid w:val="004961DB"/>
    <w:rsid w:val="004963E6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C7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E28"/>
    <w:rsid w:val="004F6F20"/>
    <w:rsid w:val="004F735F"/>
    <w:rsid w:val="004F7373"/>
    <w:rsid w:val="004F73A5"/>
    <w:rsid w:val="004F76A6"/>
    <w:rsid w:val="004F7A25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20E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CE2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52F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78E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56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7B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045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3FA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8ED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1C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045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42A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04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9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9B6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89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4FA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3B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973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312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BE2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83C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6942AE"/>
    <w:rsid w:val="054A3BE8"/>
    <w:rsid w:val="056B614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52B5C82"/>
    <w:rsid w:val="25D36249"/>
    <w:rsid w:val="27C5366D"/>
    <w:rsid w:val="27DD67CA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CD07B0"/>
    <w:rsid w:val="375C57D7"/>
    <w:rsid w:val="37DD651E"/>
    <w:rsid w:val="38AF7030"/>
    <w:rsid w:val="38BA113F"/>
    <w:rsid w:val="3A135075"/>
    <w:rsid w:val="3A8424B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E780DEA"/>
    <w:rsid w:val="5F631FA8"/>
    <w:rsid w:val="62772955"/>
    <w:rsid w:val="65507243"/>
    <w:rsid w:val="65576B9C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9590CB-52DE-409C-9A77-909A8EB6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587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sid w:val="00160DBD"/>
    <w:rPr>
      <w:lang w:eastAsia="en-US"/>
    </w:rPr>
  </w:style>
  <w:style w:type="paragraph" w:customStyle="1" w:styleId="textintend1">
    <w:name w:val="text intend 1"/>
    <w:basedOn w:val="text"/>
    <w:rsid w:val="00160DBD"/>
    <w:pPr>
      <w:numPr>
        <w:numId w:val="20"/>
      </w:numPr>
      <w:spacing w:after="120"/>
    </w:pPr>
    <w:rPr>
      <w:rFonts w:eastAsia="MS Mincho"/>
      <w:lang w:eastAsia="x-none"/>
    </w:rPr>
  </w:style>
  <w:style w:type="character" w:customStyle="1" w:styleId="TALChar">
    <w:name w:val="TAL Char"/>
    <w:qFormat/>
    <w:rsid w:val="00920045"/>
    <w:rPr>
      <w:rFonts w:ascii="Arial" w:eastAsia="MS Mincho" w:hAnsi="Arial" w:cs="Arial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29603351-65DF-4F61-B1DA-25A0D0636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6742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 Corporation</dc:creator>
  <cp:lastModifiedBy>ZTE-Xingguang</cp:lastModifiedBy>
  <cp:revision>51</cp:revision>
  <cp:lastPrinted>2018-04-07T03:05:00Z</cp:lastPrinted>
  <dcterms:created xsi:type="dcterms:W3CDTF">2021-04-04T12:30:00Z</dcterms:created>
  <dcterms:modified xsi:type="dcterms:W3CDTF">2021-05-08T07:51:00Z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